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DF" w:rsidRPr="000E2151" w:rsidRDefault="005870DF" w:rsidP="00DD5B29">
      <w:pPr>
        <w:pStyle w:val="BodyText"/>
        <w:jc w:val="right"/>
        <w:rPr>
          <w:b w:val="0"/>
          <w:bCs w:val="0"/>
        </w:rPr>
      </w:pPr>
      <w:r w:rsidRPr="000E2151">
        <w:rPr>
          <w:b w:val="0"/>
          <w:bCs w:val="0"/>
        </w:rPr>
        <w:t>Образец № 5</w:t>
      </w:r>
    </w:p>
    <w:p w:rsidR="005870DF" w:rsidRPr="00321E59" w:rsidRDefault="005870DF" w:rsidP="00DD5B29">
      <w:pPr>
        <w:jc w:val="center"/>
        <w:rPr>
          <w:b/>
          <w:bCs/>
          <w:sz w:val="24"/>
          <w:szCs w:val="24"/>
          <w:lang w:eastAsia="bg-BG"/>
        </w:rPr>
      </w:pPr>
    </w:p>
    <w:p w:rsidR="005870DF" w:rsidRPr="001A0DAD" w:rsidRDefault="005870DF" w:rsidP="001A0DAD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1A0DAD">
        <w:rPr>
          <w:b/>
          <w:bCs/>
          <w:sz w:val="24"/>
          <w:szCs w:val="24"/>
        </w:rPr>
        <w:t xml:space="preserve">Списък на лицата от Ръководния екип, отговорни за изпълнението на строителството </w:t>
      </w:r>
    </w:p>
    <w:p w:rsidR="005870DF" w:rsidRDefault="005870DF" w:rsidP="001A0DAD">
      <w:pPr>
        <w:spacing w:before="240"/>
        <w:ind w:firstLine="567"/>
        <w:jc w:val="center"/>
        <w:rPr>
          <w:sz w:val="24"/>
          <w:szCs w:val="24"/>
        </w:rPr>
      </w:pPr>
    </w:p>
    <w:p w:rsidR="005870DF" w:rsidRPr="00BC1B62" w:rsidRDefault="005870DF" w:rsidP="001A0DAD">
      <w:pPr>
        <w:spacing w:before="240"/>
        <w:ind w:firstLine="567"/>
        <w:jc w:val="center"/>
        <w:rPr>
          <w:sz w:val="24"/>
          <w:szCs w:val="24"/>
        </w:rPr>
      </w:pPr>
      <w:r w:rsidRPr="00BC1B62">
        <w:rPr>
          <w:sz w:val="24"/>
          <w:szCs w:val="24"/>
        </w:rPr>
        <w:t>Подписаният ...........................................</w:t>
      </w:r>
      <w:r w:rsidRPr="0007784C">
        <w:rPr>
          <w:sz w:val="24"/>
          <w:szCs w:val="24"/>
          <w:lang w:val="ru-RU"/>
        </w:rPr>
        <w:t>..............</w:t>
      </w:r>
      <w:r w:rsidRPr="00BC1B62">
        <w:rPr>
          <w:sz w:val="24"/>
          <w:szCs w:val="24"/>
        </w:rPr>
        <w:t>...........................................................</w:t>
      </w:r>
    </w:p>
    <w:p w:rsidR="005870DF" w:rsidRPr="00BC1B62" w:rsidRDefault="005870D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(трите имена)</w:t>
      </w:r>
    </w:p>
    <w:p w:rsidR="005870DF" w:rsidRPr="00BC1B62" w:rsidRDefault="005870DF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………………………………………………………………………………………………….</w:t>
      </w:r>
    </w:p>
    <w:p w:rsidR="005870DF" w:rsidRPr="00BC1B62" w:rsidRDefault="005870D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(данни по документ за самоличност)</w:t>
      </w:r>
    </w:p>
    <w:p w:rsidR="005870DF" w:rsidRPr="00BC1B62" w:rsidRDefault="005870DF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в качеството си на ………….………..………………</w:t>
      </w:r>
      <w:r w:rsidRPr="0007784C">
        <w:rPr>
          <w:sz w:val="24"/>
          <w:szCs w:val="24"/>
          <w:lang w:val="ru-RU"/>
        </w:rPr>
        <w:t>………….</w:t>
      </w:r>
      <w:r w:rsidRPr="00BC1B62">
        <w:rPr>
          <w:sz w:val="24"/>
          <w:szCs w:val="24"/>
        </w:rPr>
        <w:t>…………………….………</w:t>
      </w:r>
    </w:p>
    <w:p w:rsidR="005870DF" w:rsidRPr="00BC1B62" w:rsidRDefault="005870D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(длъжност)</w:t>
      </w:r>
    </w:p>
    <w:p w:rsidR="005870DF" w:rsidRPr="00BC1B62" w:rsidRDefault="005870DF" w:rsidP="000E2151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на: ………………………………………………</w:t>
      </w:r>
      <w:r w:rsidRPr="0007784C">
        <w:rPr>
          <w:sz w:val="24"/>
          <w:szCs w:val="24"/>
          <w:lang w:val="ru-RU"/>
        </w:rPr>
        <w:t>………………….</w:t>
      </w:r>
      <w:r w:rsidRPr="00BC1B62">
        <w:rPr>
          <w:sz w:val="24"/>
          <w:szCs w:val="24"/>
        </w:rPr>
        <w:t xml:space="preserve">………………………… -  </w:t>
      </w:r>
    </w:p>
    <w:p w:rsidR="005870DF" w:rsidRPr="00BC1B62" w:rsidRDefault="005870DF" w:rsidP="000E2151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(наименование на Участника)</w:t>
      </w:r>
    </w:p>
    <w:p w:rsidR="005870DF" w:rsidRPr="008A3C4A" w:rsidRDefault="005870DF" w:rsidP="000E2151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Участник в проведено възлагане по реда на чл.20, ал.3, т.1 от ЗОП  чрез </w:t>
      </w:r>
      <w:r w:rsidRPr="001A0DAD">
        <w:rPr>
          <w:sz w:val="24"/>
          <w:szCs w:val="24"/>
        </w:rPr>
        <w:t xml:space="preserve">“Събиране на оферти с обява” на обществена поръчка с предмет: </w:t>
      </w:r>
      <w:r>
        <w:rPr>
          <w:color w:val="000000"/>
          <w:lang w:eastAsia="bg-BG"/>
        </w:rPr>
        <w:t>„</w:t>
      </w:r>
      <w:r w:rsidRPr="008A3C4A">
        <w:rPr>
          <w:color w:val="000000"/>
          <w:sz w:val="24"/>
          <w:szCs w:val="24"/>
          <w:lang w:eastAsia="bg-BG"/>
        </w:rPr>
        <w:t>Ремонт и рехабилитация на улици в гр.Лозница”</w:t>
      </w:r>
    </w:p>
    <w:p w:rsidR="005870DF" w:rsidRDefault="005870DF" w:rsidP="00DD5B29">
      <w:pPr>
        <w:jc w:val="center"/>
        <w:rPr>
          <w:b/>
          <w:bCs/>
          <w:sz w:val="24"/>
          <w:szCs w:val="24"/>
        </w:rPr>
      </w:pPr>
    </w:p>
    <w:p w:rsidR="005870DF" w:rsidRPr="00321E59" w:rsidRDefault="005870DF" w:rsidP="00DD5B29">
      <w:pPr>
        <w:jc w:val="center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Д Е К Л А Р И Р А М, ЧЕ:</w:t>
      </w:r>
    </w:p>
    <w:p w:rsidR="005870DF" w:rsidRPr="00321E59" w:rsidRDefault="005870DF" w:rsidP="00DD5B29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  <w:shd w:val="clear" w:color="auto" w:fill="FFFFFF"/>
          <w:lang w:eastAsia="bg-BG"/>
        </w:rPr>
      </w:pPr>
    </w:p>
    <w:p w:rsidR="005870DF" w:rsidRPr="001A0DAD" w:rsidRDefault="005870DF" w:rsidP="001A0DAD">
      <w:pPr>
        <w:spacing w:after="120"/>
        <w:ind w:firstLine="708"/>
        <w:jc w:val="both"/>
        <w:rPr>
          <w:b/>
          <w:bCs/>
          <w:sz w:val="24"/>
          <w:szCs w:val="24"/>
          <w:lang w:eastAsia="bg-BG"/>
        </w:rPr>
      </w:pPr>
      <w:r w:rsidRPr="001A0DAD">
        <w:rPr>
          <w:sz w:val="24"/>
          <w:szCs w:val="24"/>
        </w:rPr>
        <w:t>Разполагам със следния Ръководен състав от технически правоспособни лица с определена компетентност,  отговорни за изпълнение на строителството</w:t>
      </w:r>
      <w:r w:rsidRPr="001A0DAD">
        <w:rPr>
          <w:b/>
          <w:bCs/>
          <w:sz w:val="24"/>
          <w:szCs w:val="24"/>
          <w:lang w:eastAsia="bg-BG"/>
        </w:rPr>
        <w:t xml:space="preserve"> </w:t>
      </w:r>
      <w:r>
        <w:rPr>
          <w:b/>
          <w:bCs/>
          <w:sz w:val="24"/>
          <w:szCs w:val="24"/>
          <w:lang w:eastAsia="bg-BG"/>
        </w:rPr>
        <w:t>:</w:t>
      </w:r>
    </w:p>
    <w:p w:rsidR="005870DF" w:rsidRPr="001A0DAD" w:rsidRDefault="005870DF" w:rsidP="001A0DAD">
      <w:pPr>
        <w:spacing w:after="120"/>
        <w:ind w:firstLine="708"/>
        <w:jc w:val="both"/>
        <w:rPr>
          <w:sz w:val="24"/>
          <w:szCs w:val="24"/>
          <w:u w:val="single"/>
          <w:lang w:eastAsia="bg-BG"/>
        </w:rPr>
      </w:pPr>
      <w:r w:rsidRPr="001A0DAD">
        <w:rPr>
          <w:sz w:val="24"/>
          <w:szCs w:val="24"/>
          <w:lang w:eastAsia="bg-BG"/>
        </w:rPr>
        <w:t>1.</w:t>
      </w:r>
      <w:r w:rsidRPr="001A0DAD">
        <w:rPr>
          <w:sz w:val="24"/>
          <w:szCs w:val="24"/>
        </w:rPr>
        <w:t xml:space="preserve"> ........................................................................................</w:t>
      </w:r>
    </w:p>
    <w:p w:rsidR="005870DF" w:rsidRPr="001A0DAD" w:rsidRDefault="005870DF" w:rsidP="008E6121">
      <w:pPr>
        <w:ind w:firstLine="720"/>
        <w:rPr>
          <w:sz w:val="24"/>
          <w:szCs w:val="24"/>
          <w:lang w:eastAsia="bg-BG"/>
        </w:rPr>
      </w:pPr>
      <w:r w:rsidRPr="001A0DAD">
        <w:rPr>
          <w:sz w:val="24"/>
          <w:szCs w:val="24"/>
          <w:lang w:eastAsia="bg-BG"/>
        </w:rPr>
        <w:t>2...........................................................................................</w:t>
      </w:r>
    </w:p>
    <w:p w:rsidR="005870DF" w:rsidRPr="001A0DAD" w:rsidRDefault="005870DF" w:rsidP="008E6121">
      <w:pPr>
        <w:ind w:firstLine="720"/>
        <w:rPr>
          <w:sz w:val="24"/>
          <w:szCs w:val="24"/>
          <w:lang w:eastAsia="bg-BG"/>
        </w:rPr>
      </w:pPr>
      <w:r w:rsidRPr="001A0DAD">
        <w:rPr>
          <w:sz w:val="24"/>
          <w:szCs w:val="24"/>
          <w:lang w:eastAsia="bg-BG"/>
        </w:rPr>
        <w:t>3.................................................................................</w:t>
      </w:r>
    </w:p>
    <w:p w:rsidR="005870DF" w:rsidRPr="001A0DAD" w:rsidRDefault="005870DF" w:rsidP="008E6121">
      <w:pPr>
        <w:ind w:firstLine="720"/>
        <w:rPr>
          <w:sz w:val="24"/>
          <w:szCs w:val="24"/>
          <w:lang w:eastAsia="bg-BG"/>
        </w:rPr>
      </w:pPr>
      <w:r w:rsidRPr="001A0DAD">
        <w:rPr>
          <w:sz w:val="24"/>
          <w:szCs w:val="24"/>
          <w:lang w:eastAsia="bg-BG"/>
        </w:rPr>
        <w:t>4................................................................................</w:t>
      </w:r>
    </w:p>
    <w:p w:rsidR="005870DF" w:rsidRDefault="005870DF" w:rsidP="00034F7A">
      <w:pPr>
        <w:ind w:firstLine="720"/>
        <w:jc w:val="both"/>
        <w:rPr>
          <w:i/>
          <w:iCs/>
          <w:sz w:val="24"/>
          <w:szCs w:val="24"/>
          <w:lang w:eastAsia="bg-BG"/>
        </w:rPr>
      </w:pPr>
    </w:p>
    <w:p w:rsidR="005870DF" w:rsidRPr="008E6121" w:rsidRDefault="005870DF" w:rsidP="00034F7A">
      <w:pPr>
        <w:ind w:firstLine="720"/>
        <w:jc w:val="both"/>
        <w:rPr>
          <w:i/>
          <w:iCs/>
          <w:sz w:val="24"/>
          <w:szCs w:val="24"/>
          <w:lang w:eastAsia="bg-BG"/>
        </w:rPr>
      </w:pPr>
      <w:r w:rsidRPr="008E6121">
        <w:rPr>
          <w:i/>
          <w:iCs/>
          <w:sz w:val="24"/>
          <w:szCs w:val="24"/>
          <w:lang w:eastAsia="bg-BG"/>
        </w:rPr>
        <w:t>(посочва</w:t>
      </w:r>
      <w:r>
        <w:rPr>
          <w:i/>
          <w:iCs/>
          <w:sz w:val="24"/>
          <w:szCs w:val="24"/>
          <w:lang w:eastAsia="bg-BG"/>
        </w:rPr>
        <w:t>т се име и фамилия, образование</w:t>
      </w:r>
      <w:r w:rsidRPr="008E6121">
        <w:rPr>
          <w:i/>
          <w:iCs/>
          <w:sz w:val="24"/>
          <w:szCs w:val="24"/>
          <w:lang w:eastAsia="bg-BG"/>
        </w:rPr>
        <w:t xml:space="preserve">, професионална квалификация, специалност, допълнителна квалификация, </w:t>
      </w:r>
      <w:r>
        <w:rPr>
          <w:i/>
          <w:iCs/>
          <w:sz w:val="24"/>
          <w:szCs w:val="24"/>
          <w:lang w:eastAsia="bg-BG"/>
        </w:rPr>
        <w:t xml:space="preserve">реализаран </w:t>
      </w:r>
      <w:r w:rsidRPr="008E6121">
        <w:rPr>
          <w:i/>
          <w:iCs/>
          <w:sz w:val="24"/>
          <w:szCs w:val="24"/>
          <w:lang w:eastAsia="bg-BG"/>
        </w:rPr>
        <w:t>професионален опит)</w:t>
      </w:r>
    </w:p>
    <w:p w:rsidR="005870DF" w:rsidRDefault="005870DF" w:rsidP="00034F7A">
      <w:pPr>
        <w:ind w:firstLine="720"/>
        <w:rPr>
          <w:b/>
          <w:bCs/>
          <w:sz w:val="24"/>
          <w:szCs w:val="24"/>
          <w:lang w:eastAsia="bg-BG"/>
        </w:rPr>
      </w:pPr>
    </w:p>
    <w:p w:rsidR="005870DF" w:rsidRDefault="005870DF" w:rsidP="00DD5B29">
      <w:pPr>
        <w:jc w:val="both"/>
        <w:rPr>
          <w:b/>
          <w:bCs/>
          <w:sz w:val="24"/>
          <w:szCs w:val="24"/>
        </w:rPr>
      </w:pPr>
    </w:p>
    <w:p w:rsidR="005870DF" w:rsidRDefault="005870DF" w:rsidP="00DD5B29">
      <w:pPr>
        <w:jc w:val="both"/>
        <w:rPr>
          <w:b/>
          <w:bCs/>
          <w:sz w:val="24"/>
          <w:szCs w:val="24"/>
        </w:rPr>
      </w:pPr>
    </w:p>
    <w:p w:rsidR="005870DF" w:rsidRPr="00321E59" w:rsidRDefault="005870DF" w:rsidP="00DD5B2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Дата: ................201</w:t>
      </w:r>
      <w:r w:rsidRPr="0007784C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</w:rPr>
        <w:t xml:space="preserve">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321E59">
        <w:rPr>
          <w:b/>
          <w:bCs/>
          <w:sz w:val="24"/>
          <w:szCs w:val="24"/>
        </w:rPr>
        <w:t xml:space="preserve">Декларатор: </w:t>
      </w:r>
      <w:r w:rsidRPr="00321E59">
        <w:rPr>
          <w:b/>
          <w:bCs/>
          <w:sz w:val="24"/>
          <w:szCs w:val="24"/>
        </w:rPr>
        <w:softHyphen/>
        <w:t>....................................</w:t>
      </w:r>
    </w:p>
    <w:p w:rsidR="005870DF" w:rsidRDefault="005870DF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>(</w:t>
      </w:r>
      <w:r>
        <w:rPr>
          <w:i/>
          <w:iCs/>
          <w:sz w:val="24"/>
          <w:szCs w:val="24"/>
        </w:rPr>
        <w:t>име,</w:t>
      </w:r>
      <w:r w:rsidRPr="00321E59">
        <w:rPr>
          <w:i/>
          <w:iCs/>
          <w:sz w:val="24"/>
          <w:szCs w:val="24"/>
        </w:rPr>
        <w:t>подпис и печа</w:t>
      </w:r>
      <w:r>
        <w:rPr>
          <w:i/>
          <w:iCs/>
          <w:sz w:val="24"/>
          <w:szCs w:val="24"/>
        </w:rPr>
        <w:t>т)</w:t>
      </w:r>
    </w:p>
    <w:p w:rsidR="005870DF" w:rsidRDefault="005870DF" w:rsidP="008E6121">
      <w:pPr>
        <w:jc w:val="both"/>
        <w:rPr>
          <w:b/>
          <w:bCs/>
          <w:i/>
          <w:iCs/>
          <w:sz w:val="22"/>
          <w:szCs w:val="22"/>
        </w:rPr>
      </w:pPr>
    </w:p>
    <w:p w:rsidR="005870DF" w:rsidRDefault="005870DF" w:rsidP="008E6121">
      <w:pPr>
        <w:jc w:val="both"/>
        <w:rPr>
          <w:b/>
          <w:bCs/>
          <w:i/>
          <w:iCs/>
          <w:sz w:val="22"/>
          <w:szCs w:val="22"/>
        </w:rPr>
      </w:pPr>
    </w:p>
    <w:p w:rsidR="005870DF" w:rsidRDefault="005870DF" w:rsidP="008E6121">
      <w:pPr>
        <w:jc w:val="both"/>
        <w:rPr>
          <w:b/>
          <w:bCs/>
          <w:i/>
          <w:iCs/>
          <w:sz w:val="22"/>
          <w:szCs w:val="22"/>
        </w:rPr>
      </w:pPr>
    </w:p>
    <w:p w:rsidR="005870DF" w:rsidRDefault="005870DF" w:rsidP="008E6121">
      <w:pPr>
        <w:jc w:val="both"/>
        <w:rPr>
          <w:b/>
          <w:bCs/>
          <w:i/>
          <w:iCs/>
          <w:sz w:val="22"/>
          <w:szCs w:val="22"/>
        </w:rPr>
      </w:pPr>
    </w:p>
    <w:p w:rsidR="005870DF" w:rsidRPr="00831306" w:rsidRDefault="005870DF">
      <w:pPr>
        <w:rPr>
          <w:sz w:val="24"/>
          <w:szCs w:val="24"/>
        </w:rPr>
      </w:pPr>
    </w:p>
    <w:sectPr w:rsidR="005870DF" w:rsidRPr="00831306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30EC"/>
    <w:multiLevelType w:val="hybridMultilevel"/>
    <w:tmpl w:val="28B4EC4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4D0B64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3192597"/>
    <w:multiLevelType w:val="hybridMultilevel"/>
    <w:tmpl w:val="AEE2B284"/>
    <w:lvl w:ilvl="0" w:tplc="DEB0BDC8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2A55C5"/>
    <w:multiLevelType w:val="hybridMultilevel"/>
    <w:tmpl w:val="7172C6F2"/>
    <w:lvl w:ilvl="0" w:tplc="0FF466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B29"/>
    <w:rsid w:val="00034F7A"/>
    <w:rsid w:val="0007784C"/>
    <w:rsid w:val="000E2151"/>
    <w:rsid w:val="000E7672"/>
    <w:rsid w:val="00104903"/>
    <w:rsid w:val="001A0DAD"/>
    <w:rsid w:val="002479C8"/>
    <w:rsid w:val="002A443C"/>
    <w:rsid w:val="002A7750"/>
    <w:rsid w:val="002B4CDD"/>
    <w:rsid w:val="002D0E8C"/>
    <w:rsid w:val="00321329"/>
    <w:rsid w:val="00321E59"/>
    <w:rsid w:val="00365AE2"/>
    <w:rsid w:val="0036603D"/>
    <w:rsid w:val="003E5146"/>
    <w:rsid w:val="003F6858"/>
    <w:rsid w:val="00535DC2"/>
    <w:rsid w:val="005870DF"/>
    <w:rsid w:val="005E4964"/>
    <w:rsid w:val="00613DE5"/>
    <w:rsid w:val="00665204"/>
    <w:rsid w:val="00672188"/>
    <w:rsid w:val="0067673D"/>
    <w:rsid w:val="00691A5C"/>
    <w:rsid w:val="006A7C04"/>
    <w:rsid w:val="00805C2F"/>
    <w:rsid w:val="00824B9A"/>
    <w:rsid w:val="00826C6D"/>
    <w:rsid w:val="00831306"/>
    <w:rsid w:val="008A3C4A"/>
    <w:rsid w:val="008E6121"/>
    <w:rsid w:val="009300A4"/>
    <w:rsid w:val="00933A00"/>
    <w:rsid w:val="00960E3B"/>
    <w:rsid w:val="009F568F"/>
    <w:rsid w:val="00A85FD1"/>
    <w:rsid w:val="00A94CA0"/>
    <w:rsid w:val="00AA5303"/>
    <w:rsid w:val="00BC1B62"/>
    <w:rsid w:val="00BF55E0"/>
    <w:rsid w:val="00C71828"/>
    <w:rsid w:val="00D02BAD"/>
    <w:rsid w:val="00D05A22"/>
    <w:rsid w:val="00DD2679"/>
    <w:rsid w:val="00DD5B29"/>
    <w:rsid w:val="00E7594A"/>
    <w:rsid w:val="00FC4EF6"/>
    <w:rsid w:val="00FF4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B29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DD5B29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DD5B29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DD5B29"/>
    <w:pPr>
      <w:ind w:left="720"/>
      <w:contextualSpacing/>
    </w:p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1A0DAD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214</Words>
  <Characters>1221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15</cp:revision>
  <dcterms:created xsi:type="dcterms:W3CDTF">2016-04-27T08:59:00Z</dcterms:created>
  <dcterms:modified xsi:type="dcterms:W3CDTF">2016-08-23T16:46:00Z</dcterms:modified>
</cp:coreProperties>
</file>